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69A" w:rsidRPr="000D76FA" w:rsidRDefault="00AD369A" w:rsidP="00AD369A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13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AD369A" w:rsidRPr="000D76FA" w:rsidRDefault="00AD369A" w:rsidP="00AD369A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2ADCE4A" wp14:editId="60CFAD05">
            <wp:extent cx="3682440" cy="660600"/>
            <wp:effectExtent l="0" t="0" r="0" b="0"/>
            <wp:docPr id="159" name="25QG05.eps" descr="id:2147489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244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A2D853E" wp14:editId="5F5D5FA2">
            <wp:extent cx="3390120" cy="622440"/>
            <wp:effectExtent l="0" t="0" r="0" b="0"/>
            <wp:docPr id="160" name="25QG06.eps" descr="id:2147489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012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C2AA7F7" wp14:editId="2B7A679A">
            <wp:extent cx="3682440" cy="482040"/>
            <wp:effectExtent l="0" t="0" r="0" b="0"/>
            <wp:docPr id="161" name="25QG07.eps" descr="id:2147489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244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1E5539E" wp14:editId="25C5919E">
            <wp:extent cx="3504960" cy="533520"/>
            <wp:effectExtent l="0" t="0" r="0" b="0"/>
            <wp:docPr id="162" name="25QG08.eps" descr="id:2147489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0496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27701D3C" wp14:editId="131E618A">
            <wp:extent cx="3669840" cy="660600"/>
            <wp:effectExtent l="0" t="0" r="0" b="0"/>
            <wp:docPr id="163" name="25QG09.eps" descr="id:2147489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6984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F909D57" wp14:editId="39F0BA8B">
            <wp:extent cx="3645360" cy="749160"/>
            <wp:effectExtent l="0" t="0" r="0" b="0"/>
            <wp:docPr id="164" name="25QG10.eps" descr="id:2147489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453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all right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 agree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Thanks, I will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you are right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please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 pleasure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all right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I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Not yet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sure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disagree with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please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nine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 his mother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bin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mind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Sorry, I won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all right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Chinese government started the Great Green Wall project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1976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1977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1978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two speakers are talking about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whale watching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whale catching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whale protecting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in big cities deal with waste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recycling it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burning it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selling it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boy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advice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saving water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driving less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planting more trees 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river used to be very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beautiful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dirty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clean 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woman means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recycling paper is difficult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recycling paper is easy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recycling paper is useless 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pollution are the two speakers talking about?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Noise pollution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Water pollution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Air pollution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are the two speakers going to do to protect the environment later?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make a programme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raise some money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make some signs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lastRenderedPageBreak/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Where are the two speakers?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a restaurant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a supermarket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a cinema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does the man take with him?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bottle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bag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box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wrong with Kathy?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has a toothache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has a fever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has a headache and a cough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will Kathy do?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 to the hospital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 home and have a rest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 back to work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25"/>
        <w:gridCol w:w="5742"/>
      </w:tblGrid>
      <w:tr w:rsidR="00AD369A" w:rsidRPr="000D76FA" w:rsidTr="00D71E5F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369A" w:rsidRPr="000D76FA" w:rsidRDefault="00AD369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We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Should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Protect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Our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b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  <w:u w:val="single" w:color="000000"/>
              </w:rPr>
              <w:t> </w:t>
            </w:r>
          </w:p>
        </w:tc>
      </w:tr>
      <w:tr w:rsidR="00AD369A" w:rsidRPr="000D76FA" w:rsidTr="00D71E5F">
        <w:trPr>
          <w:jc w:val="center"/>
        </w:trPr>
        <w:tc>
          <w:tcPr>
            <w:tcW w:w="1527" w:type="pct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D369A" w:rsidRPr="000D76FA" w:rsidRDefault="00AD369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What is the earth facing?</w:t>
            </w:r>
          </w:p>
        </w:tc>
        <w:tc>
          <w:tcPr>
            <w:tcW w:w="3473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D369A" w:rsidRPr="000D76FA" w:rsidRDefault="00AD369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As time goes by, man is making the Earth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noProof/>
                <w:color w:val="000000" w:themeColor="text1"/>
                <w:sz w:val="24"/>
              </w:rPr>
              <w:drawing>
                <wp:inline distT="0" distB="0" distL="0" distR="0" wp14:anchorId="63313937" wp14:editId="726CE132">
                  <wp:extent cx="725400" cy="132480"/>
                  <wp:effectExtent l="0" t="0" r="0" b="0"/>
                  <wp:docPr id="165" name="图片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00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400" cy="132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AD369A" w:rsidRPr="000D76FA" w:rsidTr="00D71E5F">
        <w:trPr>
          <w:jc w:val="center"/>
        </w:trPr>
        <w:tc>
          <w:tcPr>
            <w:tcW w:w="1527" w:type="pct"/>
            <w:vMerge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D369A" w:rsidRPr="000D76FA" w:rsidRDefault="00AD369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3473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D369A" w:rsidRPr="000D76FA" w:rsidRDefault="00AD369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Now the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of the Earth is rising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AD369A" w:rsidRPr="000D76FA" w:rsidTr="00D71E5F">
        <w:trPr>
          <w:jc w:val="center"/>
        </w:trPr>
        <w:tc>
          <w:tcPr>
            <w:tcW w:w="1527" w:type="pct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D369A" w:rsidRPr="000D76FA" w:rsidRDefault="00AD369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What should we do?</w:t>
            </w:r>
          </w:p>
        </w:tc>
        <w:tc>
          <w:tcPr>
            <w:tcW w:w="3473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D369A" w:rsidRPr="000D76FA" w:rsidRDefault="00AD369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We should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more trees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AD369A" w:rsidRPr="000D76FA" w:rsidTr="00D71E5F">
        <w:trPr>
          <w:jc w:val="center"/>
        </w:trPr>
        <w:tc>
          <w:tcPr>
            <w:tcW w:w="1527" w:type="pct"/>
            <w:vMerge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D369A" w:rsidRPr="000D76FA" w:rsidRDefault="00AD369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3473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D369A" w:rsidRPr="000D76FA" w:rsidRDefault="00AD369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We should put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into dustbins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AD369A" w:rsidRPr="000D76FA" w:rsidTr="00D71E5F">
        <w:trPr>
          <w:jc w:val="center"/>
        </w:trPr>
        <w:tc>
          <w:tcPr>
            <w:tcW w:w="1527" w:type="pct"/>
            <w:vMerge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D369A" w:rsidRPr="000D76FA" w:rsidRDefault="00AD369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3473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D369A" w:rsidRPr="000D76FA" w:rsidRDefault="00AD369A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We should stop factories from pouring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directly into the air or rivers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</w:tbl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first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them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greener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help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countries</w:t>
      </w:r>
      <w:r>
        <w:rPr>
          <w:rFonts w:ascii="Times New Roman" w:eastAsia="宋体" w:hAnsi="宋体"/>
          <w:color w:val="000000" w:themeColor="text1"/>
          <w:sz w:val="24"/>
        </w:rPr>
        <w:t xml:space="preserve">     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harmful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Forests are the lungs(</w:t>
      </w:r>
      <w:r w:rsidRPr="000D76FA">
        <w:rPr>
          <w:rFonts w:ascii="Times New Roman" w:eastAsia="宋体" w:hAnsi="宋体"/>
          <w:color w:val="000000" w:themeColor="text1"/>
          <w:sz w:val="24"/>
        </w:rPr>
        <w:t>肺</w:t>
      </w:r>
      <w:r w:rsidRPr="000D76FA">
        <w:rPr>
          <w:rFonts w:ascii="Times New Roman" w:eastAsia="宋体" w:hAnsi="宋体"/>
          <w:color w:val="000000" w:themeColor="text1"/>
          <w:sz w:val="24"/>
        </w:rPr>
        <w:t>) of the Earth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Without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the Earth cannot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breathe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many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such as New Zealand, Canada, and Brazil, forests were cut down to build houses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Cutting down trees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to human beings, animals and plants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Many young volunteers around the world are working in their holidays to plant new trees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These young men and women face many difficulties when they plant new trees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problem is the weather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may be very hot and dry or may be very cold and wet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Though it is difficult, they never give up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believe that the world will become much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50 years with their efforts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once needed to make a speech in English class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speech was supposed to last ten to fifteen minutes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spoken in public for such a long time before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really had no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whether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d do a good job or not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After two-week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preparation, I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writing my speech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But the thing of speaking in front of so many people still made me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Finally, the day came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went to the platform(</w:t>
      </w:r>
      <w:r w:rsidRPr="000D76FA">
        <w:rPr>
          <w:rFonts w:ascii="Times New Roman" w:eastAsia="宋体" w:hAnsi="宋体"/>
          <w:color w:val="000000" w:themeColor="text1"/>
          <w:sz w:val="24"/>
        </w:rPr>
        <w:t>讲台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However, before my speech started, I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all my note cards on the floor by accident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was greatly discouraged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tried to focus on my speech but I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All I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was how my classmates would think of me after I had done such a bad job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However, none of my classmates made fun of 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seemed that it was only me who thought the mistake over and over again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grew up, I become relieved(</w:t>
      </w:r>
      <w:r w:rsidRPr="000D76FA">
        <w:rPr>
          <w:rFonts w:ascii="Times New Roman" w:eastAsia="宋体" w:hAnsi="宋体"/>
          <w:color w:val="000000" w:themeColor="text1"/>
          <w:sz w:val="24"/>
        </w:rPr>
        <w:t>宽慰</w:t>
      </w:r>
      <w:r w:rsidRPr="000D76FA">
        <w:rPr>
          <w:rFonts w:ascii="Times New Roman" w:eastAsia="宋体" w:hAnsi="宋体"/>
          <w:color w:val="000000" w:themeColor="text1"/>
          <w:sz w:val="24"/>
        </w:rPr>
        <w:t>) from these kinds of situations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life, we always focus on our mistakes and pay more attention to bad news than good ones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This makes it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to have a positive attitude towards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Such bad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will prevent you from performing at your best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If you can change your way of thinking, focus on the wonderful feelings, you will be able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clearly what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ve learned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these knowledge can be put into use in the future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never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often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usually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reason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choice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idea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suggested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finished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imagined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warm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nervous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excited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caught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threw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dropped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talked about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heard about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cared about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Unless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possible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interesting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difficult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thoughts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purposes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messages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repeat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consider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forget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FIVE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NEU-BZ-S92" w:hAnsi="Times New Roman" w:cs="Times New Roman"/>
          <w:color w:val="000000" w:themeColor="text1"/>
          <w:sz w:val="24"/>
          <w:u w:val="single" w:color="000000"/>
        </w:rPr>
        <w:t>▲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ABOUT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SLEEP 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Sleep is extremely important to people of all ages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Sleep deprivation(</w:t>
      </w:r>
      <w:r w:rsidRPr="000D76FA">
        <w:rPr>
          <w:rFonts w:ascii="Times New Roman" w:eastAsia="宋体" w:hAnsi="宋体"/>
          <w:color w:val="000000" w:themeColor="text1"/>
          <w:sz w:val="24"/>
        </w:rPr>
        <w:t>缺乏</w:t>
      </w:r>
      <w:r w:rsidRPr="000D76FA">
        <w:rPr>
          <w:rFonts w:ascii="Times New Roman" w:eastAsia="宋体" w:hAnsi="宋体"/>
          <w:color w:val="000000" w:themeColor="text1"/>
          <w:sz w:val="24"/>
        </w:rPr>
        <w:t>) can affect our ability to work and study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①</w:t>
      </w:r>
      <w:r w:rsidRPr="000D76FA">
        <w:rPr>
          <w:rFonts w:ascii="Times New Roman" w:eastAsia="宋体" w:hAnsi="宋体"/>
          <w:color w:val="000000" w:themeColor="text1"/>
          <w:sz w:val="24"/>
        </w:rPr>
        <w:t>How many hours of sleep do we need each day?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Newborns:14-17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Teenagers:8-10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Adults:7-9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Elderly adults:7-8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②</w:t>
      </w:r>
      <w:r w:rsidRPr="000D76FA">
        <w:rPr>
          <w:rFonts w:ascii="Times New Roman" w:eastAsia="宋体" w:hAnsi="宋体"/>
          <w:color w:val="000000" w:themeColor="text1"/>
          <w:sz w:val="24"/>
        </w:rPr>
        <w:t>Tiredness usually peaks(</w:t>
      </w:r>
      <w:r w:rsidRPr="000D76FA">
        <w:rPr>
          <w:rFonts w:ascii="Times New Roman" w:eastAsia="宋体" w:hAnsi="宋体"/>
          <w:color w:val="000000" w:themeColor="text1"/>
          <w:sz w:val="24"/>
        </w:rPr>
        <w:t>达到高峰</w:t>
      </w:r>
      <w:r w:rsidRPr="000D76FA">
        <w:rPr>
          <w:rFonts w:ascii="Times New Roman" w:eastAsia="宋体" w:hAnsi="宋体"/>
          <w:color w:val="000000" w:themeColor="text1"/>
          <w:sz w:val="24"/>
        </w:rPr>
        <w:t>) twice a day, at 2 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2 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60842C9" wp14:editId="15F6EA2B">
            <wp:extent cx="1065960" cy="582840"/>
            <wp:effectExtent l="0" t="0" r="0" b="0"/>
            <wp:docPr id="166" name="KE9KR70.eps" descr="id:2147489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③</w:t>
      </w:r>
      <w:r w:rsidRPr="000D76FA">
        <w:rPr>
          <w:rFonts w:ascii="Times New Roman" w:eastAsia="宋体" w:hAnsi="宋体"/>
          <w:color w:val="000000" w:themeColor="text1"/>
          <w:sz w:val="24"/>
        </w:rPr>
        <w:t>If you fall asleep within 5 minutes, you are short of sleep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ideal time is between 10 and 15 minutes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④</w:t>
      </w:r>
      <w:r w:rsidRPr="000D76FA">
        <w:rPr>
          <w:rFonts w:ascii="Times New Roman" w:eastAsia="宋体" w:hAnsi="宋体"/>
          <w:color w:val="000000" w:themeColor="text1"/>
          <w:sz w:val="24"/>
        </w:rPr>
        <w:t>People can make terrible mistakes if they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get enough sleep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lack of sleep played a role in accidents such as: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NEU-BZ-S92" w:hAnsi="Times New Roman" w:cs="Times New Roman"/>
          <w:color w:val="000000" w:themeColor="text1"/>
          <w:sz w:val="24"/>
        </w:rPr>
        <w:t>●</w:t>
      </w:r>
      <w:r w:rsidRPr="000D76FA">
        <w:rPr>
          <w:rFonts w:ascii="Times New Roman" w:eastAsia="宋体" w:hAnsi="宋体"/>
          <w:color w:val="000000" w:themeColor="text1"/>
          <w:sz w:val="24"/>
        </w:rPr>
        <w:t>the Exxon Valdez oil spill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NEU-BZ-S92" w:hAnsi="Times New Roman" w:cs="Times New Roman"/>
          <w:color w:val="000000" w:themeColor="text1"/>
          <w:sz w:val="24"/>
        </w:rPr>
        <w:t>●</w:t>
      </w:r>
      <w:r w:rsidRPr="000D76FA">
        <w:rPr>
          <w:rFonts w:ascii="Times New Roman" w:eastAsia="宋体" w:hAnsi="宋体"/>
          <w:color w:val="000000" w:themeColor="text1"/>
          <w:sz w:val="24"/>
        </w:rPr>
        <w:t>the Challenger space shuttle disaster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⑤</w:t>
      </w:r>
      <w:r w:rsidRPr="000D76FA">
        <w:rPr>
          <w:rFonts w:ascii="Times New Roman" w:eastAsia="宋体" w:hAnsi="宋体"/>
          <w:color w:val="000000" w:themeColor="text1"/>
          <w:sz w:val="24"/>
        </w:rPr>
        <w:t>Adult humans sleep about 3 hours less than other primates(</w:t>
      </w:r>
      <w:r w:rsidRPr="000D76FA">
        <w:rPr>
          <w:rFonts w:ascii="Times New Roman" w:eastAsia="宋体" w:hAnsi="宋体"/>
          <w:color w:val="000000" w:themeColor="text1"/>
          <w:sz w:val="24"/>
        </w:rPr>
        <w:t>灵长类动物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Monkeys and baboons sleep around 10 hours a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C824299" wp14:editId="6C41AC4A">
            <wp:extent cx="1269360" cy="711000"/>
            <wp:effectExtent l="0" t="0" r="0" b="0"/>
            <wp:docPr id="167" name="KE9KR74.eps" descr="id:2147489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long do teenagers need to sleep at least every day?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Seven hours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Eight hours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Nine hours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time do people feel the sleepiest during a day?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2E7B8261" wp14:editId="53458181">
            <wp:extent cx="1065960" cy="582840"/>
            <wp:effectExtent l="0" t="0" r="0" b="0"/>
            <wp:docPr id="168" name="KE9KR75.eps" descr="id:2147489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2C860988" wp14:editId="2D286DD0">
            <wp:extent cx="1065960" cy="582840"/>
            <wp:effectExtent l="0" t="0" r="0" b="0"/>
            <wp:docPr id="169" name="KE9KR76.eps" descr="id:2147489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309A260" wp14:editId="23A7003D">
            <wp:extent cx="1065960" cy="582840"/>
            <wp:effectExtent l="0" t="0" r="0" b="0"/>
            <wp:docPr id="170" name="KE9KR77.eps" descr="id:2147489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writer proves a lack of sleep plays a role in accidents by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asking questions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listing numbers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giving examples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Which of the following can be put 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NEU-BZ-S92" w:hAnsi="Times New Roman" w:cs="Times New Roman"/>
          <w:color w:val="000000" w:themeColor="text1"/>
          <w:sz w:val="24"/>
          <w:u w:val="single" w:color="000000"/>
        </w:rPr>
        <w:t>▲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SUGGESTIONS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FACTS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PROBLEMS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Xizang, there is a newly opened mini market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provides all kinds of daily products for local people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people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need to pay money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Villagers here can exchange(</w:t>
      </w:r>
      <w:r w:rsidRPr="000D76FA">
        <w:rPr>
          <w:rFonts w:ascii="Times New Roman" w:eastAsia="宋体" w:hAnsi="宋体"/>
          <w:color w:val="000000" w:themeColor="text1"/>
          <w:sz w:val="24"/>
        </w:rPr>
        <w:t>交换</w:t>
      </w:r>
      <w:r w:rsidRPr="000D76FA">
        <w:rPr>
          <w:rFonts w:ascii="Times New Roman" w:eastAsia="宋体" w:hAnsi="宋体"/>
          <w:color w:val="000000" w:themeColor="text1"/>
          <w:sz w:val="24"/>
        </w:rPr>
        <w:t>) recyclables(</w:t>
      </w:r>
      <w:r w:rsidRPr="000D76FA">
        <w:rPr>
          <w:rFonts w:ascii="Times New Roman" w:eastAsia="宋体" w:hAnsi="宋体"/>
          <w:color w:val="000000" w:themeColor="text1"/>
          <w:sz w:val="24"/>
        </w:rPr>
        <w:t>可回收物品</w:t>
      </w:r>
      <w:r w:rsidRPr="000D76FA">
        <w:rPr>
          <w:rFonts w:ascii="Times New Roman" w:eastAsia="宋体" w:hAnsi="宋体"/>
          <w:color w:val="000000" w:themeColor="text1"/>
          <w:sz w:val="24"/>
        </w:rPr>
        <w:t>) for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Rubbish for cash(</w:t>
      </w:r>
      <w:r w:rsidRPr="000D76FA">
        <w:rPr>
          <w:rFonts w:ascii="Times New Roman" w:eastAsia="宋体" w:hAnsi="宋体"/>
          <w:color w:val="000000" w:themeColor="text1"/>
          <w:sz w:val="24"/>
        </w:rPr>
        <w:t>现金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the secret behind its success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It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was not accepted by all the local people at first, so the mini market started with children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children exchanged recyclables for snacks and soon the news spread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Now more and more people come to exchange recyclables for daily products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Four local villagers even found a job in the mini market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Tenzin Drolma is one of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busy but happy every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The idea is good, and it is good for the environment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Also,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thankful for having such a job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can get 3,000 yuan every month,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 says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mini market is not the only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green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market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In another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green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supermarket in another city, customers can buy daily products by points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exchange recyclables for points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example, one kilo of boxes can be exchanged for 5 points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people get 16 points, they can exchange them for a bag of salt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Technology also makes the green life smarter and cleaner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smart bins(</w:t>
      </w:r>
      <w:r w:rsidRPr="000D76FA">
        <w:rPr>
          <w:rFonts w:ascii="Times New Roman" w:eastAsia="宋体" w:hAnsi="宋体"/>
          <w:color w:val="000000" w:themeColor="text1"/>
          <w:sz w:val="24"/>
        </w:rPr>
        <w:t>垃圾箱</w:t>
      </w:r>
      <w:r w:rsidRPr="000D76FA">
        <w:rPr>
          <w:rFonts w:ascii="Times New Roman" w:eastAsia="宋体" w:hAnsi="宋体"/>
          <w:color w:val="000000" w:themeColor="text1"/>
          <w:sz w:val="24"/>
        </w:rPr>
        <w:t>) can tell people how heavy their recyclables are and put the number into cards held by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the bins are full, they will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remind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cleaning staff to take the rubbish out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paragraph 2 refer to?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daily products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new sale form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rubbish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Why does the writer say the two markets are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green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Their buildings are green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Their products are good for the environment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do the business in an environmentally friendly 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How do people get products in another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green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supermarket?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get them by working there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exchange points for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exchange rubbish for them directly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does the passage mainly talk about?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rubbish for cash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life in Xizang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life is like for local people in Xizang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daily products in two new markets in Xizang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Bert won a national prize called Young Heroes for his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green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project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public-spirited young person was a university student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His love for insects grew deeper and he was protecting them for the future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Cambria Math" w:eastAsia="宋体" w:hAnsi="Cambria Math" w:cs="Cambria Math"/>
          <w:color w:val="000000" w:themeColor="text1"/>
          <w:sz w:val="24"/>
          <w:u w:val="single" w:color="000000"/>
        </w:rPr>
        <w:t>△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he was around 4 or 5, he always loved to watch different insects, especially beautiful swallowtails(</w:t>
      </w:r>
      <w:r w:rsidRPr="000D76FA">
        <w:rPr>
          <w:rFonts w:ascii="Times New Roman" w:eastAsia="宋体" w:hAnsi="宋体"/>
          <w:color w:val="000000" w:themeColor="text1"/>
          <w:sz w:val="24"/>
        </w:rPr>
        <w:t>凤蝶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One interesting fact he learned about swallowtails was that their bright colors warned hungry animals that they tasted bad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it was also fun to watch how they came into being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But the reason he really fell in love with them was that they were very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accessible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example, if you wanted to attract(</w:t>
      </w:r>
      <w:r w:rsidRPr="000D76FA">
        <w:rPr>
          <w:rFonts w:ascii="Times New Roman" w:eastAsia="宋体" w:hAnsi="宋体"/>
          <w:color w:val="000000" w:themeColor="text1"/>
          <w:sz w:val="24"/>
        </w:rPr>
        <w:t>吸引</w:t>
      </w:r>
      <w:r w:rsidRPr="000D76FA">
        <w:rPr>
          <w:rFonts w:ascii="Times New Roman" w:eastAsia="宋体" w:hAnsi="宋体"/>
          <w:color w:val="000000" w:themeColor="text1"/>
          <w:sz w:val="24"/>
        </w:rPr>
        <w:t>) swallowtails, you planted some zinnias(</w:t>
      </w:r>
      <w:r w:rsidRPr="000D76FA">
        <w:rPr>
          <w:rFonts w:ascii="Times New Roman" w:eastAsia="宋体" w:hAnsi="宋体"/>
          <w:color w:val="000000" w:themeColor="text1"/>
          <w:sz w:val="24"/>
        </w:rPr>
        <w:t>百日菊</w:t>
      </w:r>
      <w:r w:rsidRPr="000D76FA">
        <w:rPr>
          <w:rFonts w:ascii="Times New Roman" w:eastAsia="宋体" w:hAnsi="宋体"/>
          <w:color w:val="000000" w:themeColor="text1"/>
          <w:sz w:val="24"/>
        </w:rPr>
        <w:t>), a kind of bright flowers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Bert built a zinnia garden at his house, where he raised a large number of swallowtails over the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 the world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swallowtail population falling, Bert wanted people to realize that if insects like swallowtails disappeared, so would all the others above them on the food chain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make the fact clear and easy to understand for other students, he also created a zinnia garden at his junior high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Part of the joy for Bert was watching the younger students get excited when running after swallowtails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Whenever a swallowtail lands on them, the young students will soon fall in love with these cute insects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develop a new appreciation for them,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Bert put his efforts into the environmental educational project and made it take flight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After Bert was honored with Young Heroes,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often gave speeches in public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he set up his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green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project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went on protecting insects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Which of the following can be put 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Cambria Math" w:eastAsia="宋体" w:hAnsi="Cambria Math" w:cs="Cambria Math"/>
          <w:color w:val="000000" w:themeColor="text1"/>
          <w:sz w:val="24"/>
          <w:u w:val="single" w:color="000000"/>
        </w:rPr>
        <w:t>△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Bert saved many swallowtails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Bert had a dull childhood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Bert found his love early in life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accessible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paragraph 2 means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dangerous to feed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easy to get close to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hard to raise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main reason for Bert to create a zinnia garden at school was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help kids learn about swallowtails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make his school more beautiful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 stop swallowtails from disappearing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If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looking for something fun to do, pack a picnic dinner and take your family or friends to a beautiful place to eat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something about sharing food outdoors in the cool autumn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◆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Use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food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containers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容器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smartly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Using reusable containers is the easiest way to cut down waste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For example, you can take along things like a whole watermelon, whole vegetables, a knife and a board to cut your food when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ready to eat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need to be done and sealed(</w:t>
      </w:r>
      <w:r w:rsidRPr="000D76FA">
        <w:rPr>
          <w:rFonts w:ascii="Times New Roman" w:eastAsia="宋体" w:hAnsi="宋体"/>
          <w:color w:val="000000" w:themeColor="text1"/>
          <w:sz w:val="24"/>
        </w:rPr>
        <w:t>密封</w:t>
      </w:r>
      <w:r w:rsidRPr="000D76FA">
        <w:rPr>
          <w:rFonts w:ascii="Times New Roman" w:eastAsia="宋体" w:hAnsi="宋体"/>
          <w:color w:val="000000" w:themeColor="text1"/>
          <w:sz w:val="24"/>
        </w:rPr>
        <w:t>) before leaving the house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◆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Choose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real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dishes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d have to carry the waste out anyway in a trash bag, so why not put your dirty plates into a bag and put them in the dishwasher at home?If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worried about dishes breaking, take some light camping plates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◆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Fill a large personal bottle with water, juice or lemonade at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Compared with a single-use plastic cup, they can keep your drinks colder for longer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◆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Put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cloth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bags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good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use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Cloth bags are amazing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perfect for packing sandwiches, dried or whole fruit, and other snack foods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They can also work as a trash bag if needed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 sure to add a few to your picnic basket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Think about the drinks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Have a plastic-free picnic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Here is advice on how to pack such a picnic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 can use them to pack glasses or plates to prevent breaking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Also, keep in mind that you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have to pre-pack everything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Using washable dishes for a picnic does not require much more work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i/>
          <w:color w:val="000000" w:themeColor="text1"/>
          <w:sz w:val="24"/>
        </w:rPr>
        <w:t>Diaojiaolou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a traditional building in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built by Miao, Zhuang, Buyi and Tujia people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 can find these houses located(</w:t>
      </w:r>
      <w:r w:rsidRPr="000D76FA">
        <w:rPr>
          <w:rFonts w:ascii="Times New Roman" w:eastAsia="宋体" w:hAnsi="宋体"/>
          <w:color w:val="000000" w:themeColor="text1"/>
          <w:sz w:val="24"/>
        </w:rPr>
        <w:t>位于</w:t>
      </w:r>
      <w:r w:rsidRPr="000D76FA">
        <w:rPr>
          <w:rFonts w:ascii="Times New Roman" w:eastAsia="宋体" w:hAnsi="宋体"/>
          <w:color w:val="000000" w:themeColor="text1"/>
          <w:sz w:val="24"/>
        </w:rPr>
        <w:t>) beside a river or in the mountainous(</w:t>
      </w:r>
      <w:r w:rsidRPr="000D76FA">
        <w:rPr>
          <w:rFonts w:ascii="Times New Roman" w:eastAsia="宋体" w:hAnsi="宋体"/>
          <w:color w:val="000000" w:themeColor="text1"/>
          <w:sz w:val="24"/>
        </w:rPr>
        <w:t>多山的</w:t>
      </w:r>
      <w:r w:rsidRPr="000D76FA">
        <w:rPr>
          <w:rFonts w:ascii="Times New Roman" w:eastAsia="宋体" w:hAnsi="宋体"/>
          <w:color w:val="000000" w:themeColor="text1"/>
          <w:sz w:val="24"/>
        </w:rPr>
        <w:t>) areas of Yunnan, Guangxi, Hunan, Sichuan and Guizhou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history of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diaojiaolou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can date back to 1,400 years ago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word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diaojiaolou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means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hanging feet building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, and it is named because of its unusual appearance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traditional building is usually two to three stories tall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a wooden house built on stilts(</w:t>
      </w:r>
      <w:r w:rsidRPr="000D76FA">
        <w:rPr>
          <w:rFonts w:ascii="Times New Roman" w:eastAsia="宋体" w:hAnsi="宋体"/>
          <w:color w:val="000000" w:themeColor="text1"/>
          <w:sz w:val="24"/>
        </w:rPr>
        <w:t>脚柱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higher floors are held up by wooden stilts, which gives the house an unsteady(</w:t>
      </w:r>
      <w:r w:rsidRPr="000D76FA">
        <w:rPr>
          <w:rFonts w:ascii="Times New Roman" w:eastAsia="宋体" w:hAnsi="宋体"/>
          <w:color w:val="000000" w:themeColor="text1"/>
          <w:sz w:val="24"/>
        </w:rPr>
        <w:t>不稳当的</w:t>
      </w:r>
      <w:r w:rsidRPr="000D76FA">
        <w:rPr>
          <w:rFonts w:ascii="Times New Roman" w:eastAsia="宋体" w:hAnsi="宋体"/>
          <w:color w:val="000000" w:themeColor="text1"/>
          <w:sz w:val="24"/>
        </w:rPr>
        <w:t>) shape from far away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But in fact the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diaojiaolou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strongly fixed because of the stones on the base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Even if one of the stilts breaks, the building still has a strong support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ground floor is used as a space for firewood and farm tools while people always live upstairs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cool wind blowing through the windows of the upstairs makes people feel very comfortable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One of the main advantages of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diaojiaolou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that while in ancient times, these traditional buildings would provide protection from many wild animals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Today they continue to provide protection from snakes and insects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more, these buildings help prevent humidity-related(</w:t>
      </w:r>
      <w:r w:rsidRPr="000D76FA">
        <w:rPr>
          <w:rFonts w:ascii="Times New Roman" w:eastAsia="宋体" w:hAnsi="宋体"/>
          <w:color w:val="000000" w:themeColor="text1"/>
          <w:sz w:val="24"/>
        </w:rPr>
        <w:t>湿度相关的</w:t>
      </w:r>
      <w:r w:rsidRPr="000D76FA">
        <w:rPr>
          <w:rFonts w:ascii="Times New Roman" w:eastAsia="宋体" w:hAnsi="宋体"/>
          <w:color w:val="000000" w:themeColor="text1"/>
          <w:sz w:val="24"/>
        </w:rPr>
        <w:t>) illnesses that are common in southern China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mountainous areas of south China, people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stand the wet ground in summer, so living on high floors is a wise choice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Diaojiaolou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usually built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or in the mountainous areas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Stones on the base give the wooden house a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living upstairs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when the cool wind blows through the windows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Today,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diaojiaolou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makes people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snakes and insects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Do you think </w:t>
      </w:r>
      <w:r w:rsidRPr="000D76FA">
        <w:rPr>
          <w:rFonts w:ascii="Times New Roman" w:eastAsia="宋体" w:hAnsi="宋体"/>
          <w:i/>
          <w:color w:val="000000" w:themeColor="text1"/>
          <w:sz w:val="24"/>
        </w:rPr>
        <w:t>diaojiaolou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a safe building?Why or why not?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　　　　　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虽然我们不能改变过去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但我们可以采取行动让未来有所不同。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Although we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change the past, we can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to make the future different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去年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我们扔掉了很多垃圾。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Last year, we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lots of rubbish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你和你的新同学们相处得怎么样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How are you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with your new classmates?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我们已经用光了所有的盐。让我们去买一些吧</w:t>
      </w:r>
      <w:r w:rsidRPr="000D76FA">
        <w:rPr>
          <w:rFonts w:ascii="Times New Roman" w:eastAsia="宋体" w:hAnsi="宋体"/>
          <w:color w:val="000000" w:themeColor="text1"/>
          <w:sz w:val="24"/>
        </w:rPr>
        <w:t>!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We have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all the salt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go to buy some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我已经做出选择了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因此不要再提它了。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 have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already, so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mention it any more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What can we do with waste materials?Some people might think they are just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8C0E2F4" wp14:editId="7ACF7D5C">
            <wp:extent cx="806040" cy="144720"/>
            <wp:effectExtent l="0" t="0" r="0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>(harm) waste and they are useless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Yan Hong, 33, from Chengdu, they can become craftwork pieces(</w:t>
      </w:r>
      <w:r w:rsidRPr="000D76FA">
        <w:rPr>
          <w:rFonts w:ascii="Times New Roman" w:eastAsia="宋体" w:hAnsi="宋体"/>
          <w:color w:val="000000" w:themeColor="text1"/>
          <w:sz w:val="24"/>
        </w:rPr>
        <w:t>手工艺品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She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(recycle) cans to make a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golden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armor(</w:t>
      </w:r>
      <w:r w:rsidRPr="000D76FA">
        <w:rPr>
          <w:rFonts w:ascii="Times New Roman" w:eastAsia="宋体" w:hAnsi="宋体"/>
          <w:color w:val="000000" w:themeColor="text1"/>
          <w:sz w:val="24"/>
        </w:rPr>
        <w:t>盔甲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Even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(bottle) were used for making a model of a queen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decoration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Yan posts videos of her works on the website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This also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(win) her many foreign fans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Yan Hong used to be a nurse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But after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(start) to make craftwork, she found her real interest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So she left her job at the hospital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50920A5" wp14:editId="4A3614E9">
            <wp:extent cx="806040" cy="144720"/>
            <wp:effectExtent l="0" t="0" r="0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>opened her own craft workroom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Most of her early works were imitations(</w:t>
      </w:r>
      <w:r w:rsidRPr="000D76FA">
        <w:rPr>
          <w:rFonts w:ascii="Times New Roman" w:eastAsia="宋体" w:hAnsi="宋体"/>
          <w:color w:val="000000" w:themeColor="text1"/>
          <w:sz w:val="24"/>
        </w:rPr>
        <w:t>模仿</w:t>
      </w:r>
      <w:r w:rsidRPr="000D76FA">
        <w:rPr>
          <w:rFonts w:ascii="Times New Roman" w:eastAsia="宋体" w:hAnsi="宋体"/>
          <w:color w:val="000000" w:themeColor="text1"/>
          <w:sz w:val="24"/>
        </w:rPr>
        <w:t>) of items from TV series and pictures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example, she made headdresses based on a TV play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But the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(far) she goes, the more she enjoys the earliest designs and traditional art forms like Peking Opera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Making craftwork is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journey that never ends,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Yan Hong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As a greener person, I still have so much to learn and to create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just happy that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ve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(find) what I want to spend my whole life 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保护濒危动物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人人有责。请根据下面的提示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以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How to Save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为题写一篇英语短文。 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7CD069D" wp14:editId="2F8371F4">
            <wp:extent cx="2539800" cy="926640"/>
            <wp:effectExtent l="0" t="0" r="0" b="0"/>
            <wp:docPr id="173" name="KE9KR58.eps" descr="id:2147489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3980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要求</w:t>
      </w:r>
      <w:r w:rsidRPr="000D76FA">
        <w:rPr>
          <w:rFonts w:ascii="Times New Roman" w:eastAsia="宋体" w:hAnsi="宋体"/>
          <w:color w:val="000000" w:themeColor="text1"/>
          <w:sz w:val="24"/>
        </w:rPr>
        <w:t>: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将题目补充完整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不得在文章中出现真实的校名和姓名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语句连贯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词数</w:t>
      </w:r>
      <w:r w:rsidRPr="000D76FA">
        <w:rPr>
          <w:rFonts w:ascii="Times New Roman" w:eastAsia="宋体" w:hAnsi="宋体"/>
          <w:color w:val="000000" w:themeColor="text1"/>
          <w:sz w:val="24"/>
        </w:rPr>
        <w:t>80</w:t>
      </w:r>
      <w:r w:rsidRPr="000D76FA">
        <w:rPr>
          <w:rFonts w:ascii="Times New Roman" w:eastAsia="宋体" w:hAnsi="宋体"/>
          <w:color w:val="000000" w:themeColor="text1"/>
          <w:sz w:val="24"/>
        </w:rPr>
        <w:t>左右。开头已经给出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不计入总词数。</w:t>
      </w:r>
    </w:p>
    <w:p w:rsidR="00AD369A" w:rsidRPr="000D76FA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How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Save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the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</w:t>
      </w:r>
      <w:r w:rsidRPr="000D76FA">
        <w:rPr>
          <w:rFonts w:ascii="Times New Roman" w:eastAsia="宋体" w:hAnsi="Times New Roman"/>
          <w:b/>
          <w:color w:val="000000" w:themeColor="text1"/>
          <w:sz w:val="24"/>
          <w:u w:val="single" w:color="000000"/>
        </w:rPr>
        <w:t> </w:t>
      </w:r>
    </w:p>
    <w:p w:rsidR="00ED4995" w:rsidRPr="00513DA5" w:rsidRDefault="00AD369A" w:rsidP="00ED499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eastAsia="宋体" w:hAnsi="宋体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There are many endangered animals in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="00ED4995" w:rsidRPr="00ED4995">
        <w:rPr>
          <w:rFonts w:ascii="Times New Roman" w:eastAsia="宋体" w:hAnsi="宋体"/>
          <w:color w:val="FF0000"/>
          <w:u w:val="single" w:color="000000"/>
        </w:rPr>
        <w:t xml:space="preserve"> </w:t>
      </w:r>
      <w:r w:rsidR="00ED4995" w:rsidRPr="00513DA5">
        <w:rPr>
          <w:rFonts w:ascii="Times New Roman" w:eastAsia="宋体" w:hAnsi="宋体"/>
          <w:color w:val="FF0000"/>
          <w:u w:val="single" w:color="000000"/>
        </w:rPr>
        <w:t> </w:t>
      </w:r>
      <w:r w:rsidR="00ED4995"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D4995" w:rsidRPr="00513DA5" w:rsidRDefault="00ED4995" w:rsidP="00ED499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D4995" w:rsidRPr="00513DA5" w:rsidRDefault="00ED4995" w:rsidP="00ED499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D4995" w:rsidRPr="00513DA5" w:rsidRDefault="00ED4995" w:rsidP="00ED499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D4995" w:rsidRPr="00513DA5" w:rsidRDefault="00ED4995" w:rsidP="00ED499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D4995" w:rsidRPr="00513DA5" w:rsidRDefault="00ED4995" w:rsidP="00ED499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D4995" w:rsidRPr="00513DA5" w:rsidRDefault="00ED4995" w:rsidP="00ED499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D4995" w:rsidRPr="00513DA5" w:rsidRDefault="00ED4995" w:rsidP="00ED499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D4995" w:rsidRPr="00513DA5" w:rsidRDefault="00ED4995" w:rsidP="00ED499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D4995" w:rsidRPr="00513DA5" w:rsidRDefault="00ED4995" w:rsidP="00ED499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D4995" w:rsidRPr="00513DA5" w:rsidRDefault="00ED4995" w:rsidP="00ED499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D4995" w:rsidRPr="00513DA5" w:rsidRDefault="00ED4995" w:rsidP="00ED499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AD369A" w:rsidRPr="00ED4995" w:rsidRDefault="00AD369A" w:rsidP="00ED499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</w:p>
    <w:p w:rsidR="00AD369A" w:rsidRDefault="00AD369A">
      <w:r>
        <w:br w:type="page"/>
      </w:r>
    </w:p>
    <w:p w:rsidR="00AD369A" w:rsidRPr="00085A3E" w:rsidRDefault="00AD369A" w:rsidP="00AD369A">
      <w:pPr>
        <w:spacing w:line="360" w:lineRule="auto"/>
        <w:jc w:val="center"/>
      </w:pPr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will we do with these waste bottles, plastic bags and waste paper?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W:We will separate them into different groups and recycle them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W:Why should we protect the wild animals?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M:Wild animals are part of nature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Protecting wild animals is to protect our environment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worried that the dirty air in the city makes people ill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M:Me too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think we should ask people to use public transportation more often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M:Betty, are you going to take part in the Clean-Up Day on Friday?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W:Sure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Everyone in the city should take action to improve the environment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drop litter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t you see the 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No Littering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sign?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so sorry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will you do if you want to save energy?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will turn off the light bulb when 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use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think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important to protect the environment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As students, we should not throw rubbish and make too much noise in the park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Have you visited the Great Green Wall so far?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Could you please help me to take out the trash?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Where did he throw the litter?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throw any food to the animals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bad for their health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know the Great Green Wall?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Chinese government began the project in 1978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M:Whale watching is a really big business 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Tourists pay a lot to go out to sea and watch whales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Hopefully, some of that money can be used to help protect whales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W:How do people deal with waste in big cities?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M:They recycle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think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good idea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W:The weather is becoming worse and worse recently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should we do to stop the bad weather?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think planting more trees is a good start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M:Look at the picture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river in our hometown is very beautiful and clean now!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W:Yes, but it used to be very dirty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M:Recycling paper is very important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agree with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difficult for us to do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W:Jack, look at the river there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so dirty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M:So terrible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water pollution is really getting worse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agree with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think everyone should do something to help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For example, we shouldn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throw the rubbish into the river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M:You are right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We can make some signs to stop people from doing that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full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can we do with the food left on the table?Does this restaurant have plastic bags?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M:Here I have a box to take away the food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use plastic bags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know, plastic bags are really bad for the environment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right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Maybe I should bring a water bottle with me instead of buying drinks from shops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M:That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good idea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M:Hey, Kathy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look well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the matter?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W:Well,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feeling terrible!I have a headache and a cough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sorry to hear that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long have you been like this?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W:Two days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M:You may have the flu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 better take some medicine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think I will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M:Shall I take you to the hospital?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W:No, thank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ll go home and have a rest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M:As time goes by, man is making the Earth sick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People cut down too many trees and factories let out their waste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This has caused some serious problems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For example, the land is sandy;the river is dirty;the air is less clean;even the temperature of the earth is rising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Our earth seems to shout for help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should we do to save her?I think we should plant more trees, put rubbish into dustbins and stop factories from pouring waste directly into the air or rivers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 a word, we have only one earth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We should do something to protect her, or she will punish us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Earth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sick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temperature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plant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rubbish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waste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beside a river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strong support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feel(very) comfortable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stay away from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Yes, I do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Because the building is strongly fixed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/Because it can protect me from insects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/No, 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Because wooden houses catch fire easily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/Because wood will go bad after a certain number of years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言之有理即可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take action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threw away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getting on/along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used up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made;choice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harmful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recycled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bottles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wins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starting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further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a  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found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How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Save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the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Whales 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There are many endangered animals in the world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  <w:u w:val="single" w:color="000000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Whales are also in great danger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live in the sea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eat small fish and other sea life since they are one of the biggest animals in the sea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However, there are fewer and fewer whales because humans kill them for meat and oil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Some whales die from water pollution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 save the whales, on the one hand, we should make rules on whale protection and everyone should follow them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 the other hand, we should stop putting rubbish into the sea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more, we should call on people to stop whales trade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If someone kills whales, they will be fined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D369A" w:rsidRPr="00255196" w:rsidRDefault="00AD369A" w:rsidP="00AD369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Let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work together to save the whales and make a difference to the world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47169" w:rsidRPr="00AD369A" w:rsidRDefault="00647169" w:rsidP="00B50CDA"/>
    <w:sectPr w:rsidR="00647169" w:rsidRPr="00AD369A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995" w:rsidRDefault="00ED4995" w:rsidP="00ED4995">
      <w:r>
        <w:separator/>
      </w:r>
    </w:p>
  </w:endnote>
  <w:endnote w:type="continuationSeparator" w:id="0">
    <w:p w:rsidR="00ED4995" w:rsidRDefault="00ED4995" w:rsidP="00ED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995" w:rsidRDefault="00ED4995" w:rsidP="00ED4995">
      <w:r>
        <w:separator/>
      </w:r>
    </w:p>
  </w:footnote>
  <w:footnote w:type="continuationSeparator" w:id="0">
    <w:p w:rsidR="00ED4995" w:rsidRDefault="00ED4995" w:rsidP="00ED4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69A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AD369A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D4995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0AB6E5-DAC5-4E43-B4BA-89272081C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69A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AD369A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D369A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AD369A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AD369A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AD369A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AD369A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AD369A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AD369A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AD369A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AD369A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AD369A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D369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AD369A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AD369A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AD369A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AD369A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AD369A"/>
    <w:rPr>
      <w:vertAlign w:val="superscript"/>
    </w:rPr>
  </w:style>
  <w:style w:type="paragraph" w:customStyle="1" w:styleId="ac">
    <w:name w:val="一级章节"/>
    <w:basedOn w:val="a"/>
    <w:qFormat/>
    <w:rsid w:val="00AD369A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0</TotalTime>
  <Pages>16</Pages>
  <Words>4242</Words>
  <Characters>17707</Characters>
  <Application>Microsoft Office Word</Application>
  <DocSecurity>0</DocSecurity>
  <Lines>147</Lines>
  <Paragraphs>43</Paragraphs>
  <ScaleCrop>false</ScaleCrop>
  <Company>微软中国</Company>
  <LinksUpToDate>false</LinksUpToDate>
  <CharactersWithSpaces>21906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2025-09-10T07:53:00Z</dcterms:created>
  <dcterms:modified xsi:type="dcterms:W3CDTF">2025-09-10T07:55:00Z</dcterms:modified>
</cp:coreProperties>
</file>